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2985"/>
      </w:tblGrid>
      <w:tr w:rsidR="00DC7017" w:rsidRPr="00DC7017" w:rsidTr="002A5406">
        <w:tc>
          <w:tcPr>
            <w:tcW w:w="2985" w:type="dxa"/>
            <w:shd w:val="clear" w:color="auto" w:fill="auto"/>
          </w:tcPr>
          <w:p w:rsidR="00DC7017" w:rsidRPr="00DC7017" w:rsidRDefault="00DC7017" w:rsidP="00DC7017">
            <w:pPr>
              <w:jc w:val="center"/>
              <w:rPr>
                <w:rFonts w:eastAsia="Calibri"/>
                <w:lang w:eastAsia="en-US"/>
              </w:rPr>
            </w:pPr>
            <w:bookmarkStart w:id="0" w:name="_GoBack"/>
            <w:bookmarkEnd w:id="0"/>
            <w:r w:rsidRPr="00DC7017">
              <w:rPr>
                <w:rFonts w:eastAsia="Calibri"/>
                <w:noProof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7017" w:rsidRPr="00DC7017" w:rsidRDefault="00DC7017" w:rsidP="00DC7017">
            <w:pPr>
              <w:jc w:val="center"/>
              <w:rPr>
                <w:rFonts w:eastAsia="Calibri"/>
                <w:lang w:eastAsia="en-US"/>
              </w:rPr>
            </w:pPr>
            <w:r w:rsidRPr="00DC7017">
              <w:rPr>
                <w:rFonts w:eastAsia="Calibri"/>
                <w:lang w:eastAsia="en-US"/>
              </w:rPr>
              <w:t>Republika Hrvatska</w:t>
            </w:r>
          </w:p>
          <w:p w:rsidR="00DC7017" w:rsidRPr="00DC7017" w:rsidRDefault="00DC7017" w:rsidP="00DC7017">
            <w:pPr>
              <w:jc w:val="center"/>
              <w:rPr>
                <w:rFonts w:eastAsia="Calibri"/>
                <w:lang w:eastAsia="en-US"/>
              </w:rPr>
            </w:pPr>
            <w:r w:rsidRPr="00DC7017">
              <w:rPr>
                <w:rFonts w:eastAsia="Calibri"/>
                <w:lang w:eastAsia="en-US"/>
              </w:rPr>
              <w:t>Trgovački sud u Varaždinu</w:t>
            </w:r>
          </w:p>
          <w:p w:rsidR="00DC7017" w:rsidRPr="00DC7017" w:rsidRDefault="00DC7017" w:rsidP="00DC7017">
            <w:pPr>
              <w:jc w:val="center"/>
              <w:rPr>
                <w:rFonts w:eastAsia="Calibri"/>
                <w:lang w:eastAsia="en-US"/>
              </w:rPr>
            </w:pPr>
            <w:r w:rsidRPr="00DC7017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:rsidR="00DC7017" w:rsidRPr="00DC7017" w:rsidRDefault="00DC7017" w:rsidP="00DC7017">
      <w:pPr>
        <w:jc w:val="right"/>
        <w:rPr>
          <w:rFonts w:eastAsia="Calibri"/>
          <w:sz w:val="12"/>
          <w:lang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</w:tblGrid>
      <w:tr w:rsidR="00DC7017" w:rsidRPr="00DC7017" w:rsidTr="002A5406">
        <w:trPr>
          <w:jc w:val="right"/>
        </w:trPr>
        <w:tc>
          <w:tcPr>
            <w:tcW w:w="4320" w:type="dxa"/>
          </w:tcPr>
          <w:p w:rsidR="00DC7017" w:rsidRPr="00DC7017" w:rsidRDefault="00DC7017" w:rsidP="00775BD7">
            <w:pPr>
              <w:jc w:val="right"/>
            </w:pPr>
            <w:r w:rsidRPr="00DC7017">
              <w:t xml:space="preserve">Poslovni broj: 5 </w:t>
            </w:r>
            <w:r>
              <w:t>St-</w:t>
            </w:r>
            <w:r w:rsidR="00775BD7">
              <w:t>135/2019-8</w:t>
            </w:r>
          </w:p>
        </w:tc>
      </w:tr>
    </w:tbl>
    <w:p w:rsidR="00F266B0" w:rsidRDefault="00F266B0" w:rsidP="001B402A">
      <w:pPr>
        <w:rPr>
          <w:b/>
        </w:rPr>
      </w:pPr>
    </w:p>
    <w:p w:rsidR="00DC7017" w:rsidRDefault="00DC7017" w:rsidP="001B402A">
      <w:pPr>
        <w:rPr>
          <w:b/>
        </w:rPr>
      </w:pPr>
    </w:p>
    <w:p w:rsidR="00DC7017" w:rsidRDefault="00DC7017" w:rsidP="001B402A">
      <w:pPr>
        <w:rPr>
          <w:b/>
        </w:rPr>
      </w:pPr>
    </w:p>
    <w:p w:rsidR="00AE2489" w:rsidRPr="00E1244C" w:rsidRDefault="00B12946" w:rsidP="00E1244C">
      <w:pPr>
        <w:jc w:val="center"/>
      </w:pPr>
      <w:r w:rsidRPr="00B12946">
        <w:t xml:space="preserve">R E P U B L I K A    H R V A T S K  A </w:t>
      </w:r>
    </w:p>
    <w:p w:rsidR="00DC7017" w:rsidRDefault="00DC7017" w:rsidP="00773073">
      <w:pPr>
        <w:jc w:val="center"/>
        <w:rPr>
          <w:b/>
        </w:rPr>
      </w:pPr>
    </w:p>
    <w:p w:rsidR="009A39E8" w:rsidRPr="00BA62F2" w:rsidRDefault="009A39E8" w:rsidP="00773073">
      <w:pPr>
        <w:jc w:val="center"/>
        <w:rPr>
          <w:b/>
        </w:rPr>
      </w:pPr>
    </w:p>
    <w:p w:rsidR="00773073" w:rsidRPr="00B12946" w:rsidRDefault="00773073" w:rsidP="00773073">
      <w:pPr>
        <w:jc w:val="center"/>
      </w:pPr>
      <w:r w:rsidRPr="00B12946">
        <w:t>R J E Š E N J E</w:t>
      </w:r>
    </w:p>
    <w:p w:rsidR="00773073" w:rsidRPr="00BA62F2" w:rsidRDefault="00773073" w:rsidP="00773073">
      <w:pPr>
        <w:jc w:val="center"/>
        <w:rPr>
          <w:b/>
        </w:rPr>
      </w:pPr>
    </w:p>
    <w:p w:rsidR="00493AB4" w:rsidRPr="00BA0147" w:rsidRDefault="00DC7017" w:rsidP="00493AB4">
      <w:pPr>
        <w:ind w:firstLine="708"/>
        <w:jc w:val="both"/>
      </w:pPr>
      <w:r>
        <w:t>Trgovački sud u Varaždinu</w:t>
      </w:r>
      <w:r w:rsidR="000237B1">
        <w:t xml:space="preserve">, </w:t>
      </w:r>
      <w:r w:rsidR="00773073">
        <w:t xml:space="preserve">po sucu toga suda </w:t>
      </w:r>
      <w:r w:rsidR="003E302F">
        <w:t xml:space="preserve">Kseniji </w:t>
      </w:r>
      <w:proofErr w:type="spellStart"/>
      <w:r w:rsidR="003E302F">
        <w:t>Flack-Makitan</w:t>
      </w:r>
      <w:proofErr w:type="spellEnd"/>
      <w:r w:rsidR="00773073">
        <w:t xml:space="preserve">, </w:t>
      </w:r>
      <w:r w:rsidR="00531C32" w:rsidRPr="00531C32">
        <w:t xml:space="preserve">u </w:t>
      </w:r>
      <w:proofErr w:type="spellStart"/>
      <w:r w:rsidR="00775BD7">
        <w:t>pred</w:t>
      </w:r>
      <w:r w:rsidR="00531C32" w:rsidRPr="00531C32">
        <w:t>stečajnom</w:t>
      </w:r>
      <w:proofErr w:type="spellEnd"/>
      <w:r w:rsidR="00531C32" w:rsidRPr="00531C32">
        <w:t xml:space="preserve"> </w:t>
      </w:r>
      <w:r w:rsidR="00775BD7">
        <w:t>postupku p</w:t>
      </w:r>
      <w:r w:rsidR="00531C32" w:rsidRPr="00531C32">
        <w:t xml:space="preserve">ovodom </w:t>
      </w:r>
      <w:r>
        <w:t>prijedloga predlagatelja-dužnika</w:t>
      </w:r>
      <w:r w:rsidR="00775BD7">
        <w:t xml:space="preserve"> ISTO Grupa d.d., Varaždin, Augusta Šenoe 4-6, </w:t>
      </w:r>
      <w:proofErr w:type="spellStart"/>
      <w:r w:rsidR="00775BD7">
        <w:t>OIB</w:t>
      </w:r>
      <w:proofErr w:type="spellEnd"/>
      <w:r w:rsidR="00775BD7">
        <w:t>: 78858201330</w:t>
      </w:r>
      <w:r>
        <w:t xml:space="preserve">, za sklapanje postupka </w:t>
      </w:r>
      <w:proofErr w:type="spellStart"/>
      <w:r>
        <w:t>predstečajne</w:t>
      </w:r>
      <w:proofErr w:type="spellEnd"/>
      <w:r>
        <w:t xml:space="preserve"> nagodbe nad</w:t>
      </w:r>
      <w:r w:rsidR="00775BD7">
        <w:t xml:space="preserve"> istim</w:t>
      </w:r>
      <w:r>
        <w:t xml:space="preserve"> dužnikom</w:t>
      </w:r>
      <w:r w:rsidR="00775BD7">
        <w:t>, 16. svibnja 2019</w:t>
      </w:r>
      <w:r>
        <w:t>.</w:t>
      </w:r>
    </w:p>
    <w:p w:rsidR="00317732" w:rsidRDefault="00317732" w:rsidP="00773073">
      <w:pPr>
        <w:jc w:val="both"/>
      </w:pPr>
    </w:p>
    <w:p w:rsidR="00014768" w:rsidRDefault="000237B1" w:rsidP="00586722">
      <w:pPr>
        <w:jc w:val="center"/>
      </w:pPr>
      <w:r w:rsidRPr="000237B1">
        <w:t>r i j e š i o     j e</w:t>
      </w:r>
    </w:p>
    <w:p w:rsidR="00F266B0" w:rsidRDefault="00F266B0" w:rsidP="006F5130">
      <w:pPr>
        <w:jc w:val="both"/>
      </w:pPr>
    </w:p>
    <w:p w:rsidR="00775BD7" w:rsidRDefault="00531C32" w:rsidP="006F5130">
      <w:pPr>
        <w:ind w:firstLine="708"/>
        <w:jc w:val="both"/>
      </w:pPr>
      <w:r>
        <w:t xml:space="preserve">Ovaj postupak se prekida </w:t>
      </w:r>
      <w:r w:rsidR="00DC7017">
        <w:t xml:space="preserve">do </w:t>
      </w:r>
      <w:r w:rsidR="00775BD7">
        <w:t xml:space="preserve">pravomoćnosti odluke o prijedlogu za </w:t>
      </w:r>
      <w:r w:rsidR="009A39E8">
        <w:t xml:space="preserve">otvaranje </w:t>
      </w:r>
      <w:r w:rsidR="00775BD7">
        <w:t>stečajnog postupka nad ovim dužnikom</w:t>
      </w:r>
      <w:r w:rsidR="00775BD7" w:rsidRPr="00775BD7">
        <w:t xml:space="preserve"> </w:t>
      </w:r>
      <w:r w:rsidR="00775BD7">
        <w:t xml:space="preserve">ISTO Grupa d.d., Varaždin, Augusta Šenoe 4-6, </w:t>
      </w:r>
      <w:proofErr w:type="spellStart"/>
      <w:r w:rsidR="00775BD7">
        <w:t>OIB</w:t>
      </w:r>
      <w:proofErr w:type="spellEnd"/>
      <w:r w:rsidR="00775BD7">
        <w:t>: 78858201330 u predmetu ovoga suda poslovni broj St-94/2019.</w:t>
      </w:r>
    </w:p>
    <w:p w:rsidR="00586722" w:rsidRDefault="00586722" w:rsidP="00531C32"/>
    <w:p w:rsidR="00586722" w:rsidRDefault="002B17BC" w:rsidP="00E1244C">
      <w:pPr>
        <w:jc w:val="center"/>
      </w:pPr>
      <w:r>
        <w:t>Obrazloženje</w:t>
      </w:r>
    </w:p>
    <w:p w:rsidR="00586722" w:rsidRDefault="00586722" w:rsidP="002B17BC"/>
    <w:p w:rsidR="006454DF" w:rsidRDefault="006454DF" w:rsidP="00586722">
      <w:pPr>
        <w:jc w:val="both"/>
      </w:pPr>
      <w:r>
        <w:tab/>
      </w:r>
      <w:r w:rsidR="00775BD7">
        <w:t xml:space="preserve">U ovome predmetu dužnik kao predlagatelj ISTO Grupa d.d., Varaždin, Augusta Šenoe 4-6, </w:t>
      </w:r>
      <w:proofErr w:type="spellStart"/>
      <w:r w:rsidR="00775BD7">
        <w:t>OIB</w:t>
      </w:r>
      <w:proofErr w:type="spellEnd"/>
      <w:r w:rsidR="00775BD7">
        <w:t xml:space="preserve">: 78858201330 podnio je prijedlog za otvaranje </w:t>
      </w:r>
      <w:proofErr w:type="spellStart"/>
      <w:r w:rsidR="00775BD7">
        <w:t>predstečajnog</w:t>
      </w:r>
      <w:proofErr w:type="spellEnd"/>
      <w:r w:rsidR="00775BD7">
        <w:t xml:space="preserve"> postupka. </w:t>
      </w:r>
    </w:p>
    <w:p w:rsidR="00775BD7" w:rsidRDefault="00775BD7" w:rsidP="00586722">
      <w:pPr>
        <w:jc w:val="both"/>
      </w:pPr>
    </w:p>
    <w:p w:rsidR="00775BD7" w:rsidRDefault="00775BD7" w:rsidP="00775BD7">
      <w:pPr>
        <w:ind w:firstLine="708"/>
        <w:jc w:val="both"/>
      </w:pPr>
      <w:r>
        <w:t>Uvidom u predmet ovoga suda poslovni broj St-94/2019 utvrđeno je da je nad ovim dužnikom bio podnesen</w:t>
      </w:r>
      <w:r w:rsidR="009A39E8">
        <w:t xml:space="preserve"> 20. ožujka 2019.</w:t>
      </w:r>
      <w:r>
        <w:t xml:space="preserve"> prijedlog za otvaranje stečajnog postupka od strane predlagatelja odnosno vjerovnika </w:t>
      </w:r>
      <w:proofErr w:type="spellStart"/>
      <w:r>
        <w:t>TILIJA</w:t>
      </w:r>
      <w:proofErr w:type="spellEnd"/>
      <w:r>
        <w:t xml:space="preserve"> d.o.o., Zagreb, Ulica Ive Robića 2, te da je sud taj prijedlog odbacio rješenjem od 29. ožujka 2019., poslovni broj St-94/2019-6, no to rješenje još nije pravomoćno zbog izjavljene žalbe predlagatelja </w:t>
      </w:r>
      <w:proofErr w:type="spellStart"/>
      <w:r>
        <w:t>TILIJA</w:t>
      </w:r>
      <w:proofErr w:type="spellEnd"/>
      <w:r>
        <w:t xml:space="preserve"> d.o.o., Zagreb, Ulica Ive Robića 2, koja je zajedno sa spisom dostavljena Visokom trgovačkom sudu Republike Hrvatske na odlučivanje.</w:t>
      </w:r>
    </w:p>
    <w:p w:rsidR="00775BD7" w:rsidRDefault="00775BD7" w:rsidP="00775BD7">
      <w:pPr>
        <w:ind w:firstLine="708"/>
        <w:jc w:val="both"/>
      </w:pPr>
    </w:p>
    <w:p w:rsidR="00E1244C" w:rsidRDefault="00775BD7" w:rsidP="009A39E8">
      <w:pPr>
        <w:ind w:firstLine="708"/>
        <w:jc w:val="both"/>
      </w:pPr>
      <w:r>
        <w:t xml:space="preserve">S obzirom da je potrebno kao prethodno pitanje za odlučivanje o ovom podnesenom prijedlogu za otvaranje </w:t>
      </w:r>
      <w:proofErr w:type="spellStart"/>
      <w:r w:rsidR="009A39E8">
        <w:t>predstečajnog</w:t>
      </w:r>
      <w:proofErr w:type="spellEnd"/>
      <w:r w:rsidR="009A39E8">
        <w:t xml:space="preserve"> postupka riješiti da li je dopušten i osnovan prijedlog vjerovnika </w:t>
      </w:r>
      <w:proofErr w:type="spellStart"/>
      <w:r w:rsidR="009A39E8">
        <w:t>TILIJA</w:t>
      </w:r>
      <w:proofErr w:type="spellEnd"/>
      <w:r w:rsidR="009A39E8">
        <w:t xml:space="preserve"> d.o.o., Zagreb za otvaranje stečajnog postupka nad dužnikom, o kojem prijedlogu još nije pravomoćno odlučeno, valjalo je primjenom čl. 213. st. 1. i čl. 12. st. 1. </w:t>
      </w:r>
      <w:r w:rsidR="00586722">
        <w:t xml:space="preserve">Zakona o parničnom postupku </w:t>
      </w:r>
      <w:r w:rsidR="00586722" w:rsidRPr="00633561">
        <w:t>(</w:t>
      </w:r>
      <w:r>
        <w:t>"</w:t>
      </w:r>
      <w:r w:rsidR="00586722" w:rsidRPr="00633561">
        <w:t>Narodne novine</w:t>
      </w:r>
      <w:r>
        <w:t>"</w:t>
      </w:r>
      <w:r w:rsidR="00586722" w:rsidRPr="00633561">
        <w:t xml:space="preserve"> broj 53/91, 91/92, 112/99, 88/0</w:t>
      </w:r>
      <w:r>
        <w:t xml:space="preserve">1, 117/03, 88/05, 2/07, 84/08, </w:t>
      </w:r>
      <w:r w:rsidR="00586722" w:rsidRPr="00633561">
        <w:t xml:space="preserve">57/11, </w:t>
      </w:r>
      <w:r>
        <w:t xml:space="preserve">148/11, </w:t>
      </w:r>
      <w:r w:rsidR="00586722">
        <w:t>25/13</w:t>
      </w:r>
      <w:r>
        <w:t xml:space="preserve"> i 89/14</w:t>
      </w:r>
      <w:r w:rsidR="00586722">
        <w:t xml:space="preserve">, </w:t>
      </w:r>
      <w:r w:rsidR="00586722" w:rsidRPr="00633561">
        <w:t xml:space="preserve">dalje </w:t>
      </w:r>
      <w:proofErr w:type="spellStart"/>
      <w:r w:rsidR="00586722" w:rsidRPr="00633561">
        <w:t>ZPP</w:t>
      </w:r>
      <w:proofErr w:type="spellEnd"/>
      <w:r w:rsidR="00586722" w:rsidRPr="00633561">
        <w:t>)</w:t>
      </w:r>
      <w:r w:rsidR="009A39E8">
        <w:t xml:space="preserve">, a u svezi čl. 10. Stečajnog zakona ("Narodne novine" broj 71/2015 i 104/2017, dalje SZ) odlučiti </w:t>
      </w:r>
      <w:r w:rsidR="00E1244C">
        <w:t>kao u izreci ovog rješenja.</w:t>
      </w:r>
    </w:p>
    <w:p w:rsidR="00586722" w:rsidRPr="006F44C4" w:rsidRDefault="00C229D0" w:rsidP="00E1244C">
      <w:pPr>
        <w:jc w:val="center"/>
      </w:pPr>
      <w:r>
        <w:t>U Varaždinu</w:t>
      </w:r>
      <w:r w:rsidR="003E198B">
        <w:t xml:space="preserve">, </w:t>
      </w:r>
      <w:r w:rsidR="00775BD7">
        <w:t>16. svibnja 2019</w:t>
      </w:r>
      <w:r>
        <w:t>.</w:t>
      </w:r>
    </w:p>
    <w:p w:rsidR="00DC7017" w:rsidRPr="00DC7017" w:rsidRDefault="00775BD7" w:rsidP="00DC7017">
      <w:pPr>
        <w:ind w:left="5664" w:firstLine="708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Sudac</w:t>
      </w:r>
    </w:p>
    <w:p w:rsidR="00DC7017" w:rsidRDefault="00DC7017" w:rsidP="00DC7017">
      <w:pPr>
        <w:ind w:left="4248"/>
        <w:jc w:val="center"/>
        <w:rPr>
          <w:rFonts w:eastAsiaTheme="minorHAnsi" w:cstheme="minorBidi"/>
          <w:lang w:eastAsia="en-US"/>
        </w:rPr>
      </w:pPr>
    </w:p>
    <w:p w:rsidR="00775BD7" w:rsidRPr="00DC7017" w:rsidRDefault="00775BD7" w:rsidP="00DC7017">
      <w:pPr>
        <w:ind w:left="4248"/>
        <w:jc w:val="center"/>
        <w:rPr>
          <w:rFonts w:eastAsiaTheme="minorHAnsi" w:cstheme="minorBidi"/>
          <w:lang w:eastAsia="en-US"/>
        </w:rPr>
      </w:pPr>
    </w:p>
    <w:p w:rsidR="00DC7017" w:rsidRPr="00DC7017" w:rsidRDefault="00DC7017" w:rsidP="00775BD7">
      <w:pPr>
        <w:ind w:left="4248"/>
        <w:jc w:val="center"/>
        <w:rPr>
          <w:rFonts w:eastAsiaTheme="minorHAnsi" w:cstheme="minorBidi"/>
          <w:lang w:eastAsia="en-US"/>
        </w:rPr>
      </w:pPr>
      <w:r w:rsidRPr="00DC7017">
        <w:rPr>
          <w:rFonts w:eastAsiaTheme="minorHAnsi" w:cstheme="minorBidi"/>
          <w:lang w:eastAsia="en-US"/>
        </w:rPr>
        <w:t xml:space="preserve">Ksenija </w:t>
      </w:r>
      <w:proofErr w:type="spellStart"/>
      <w:r w:rsidRPr="00DC7017">
        <w:rPr>
          <w:rFonts w:eastAsiaTheme="minorHAnsi" w:cstheme="minorBidi"/>
          <w:lang w:eastAsia="en-US"/>
        </w:rPr>
        <w:t>Flack-Makitan</w:t>
      </w:r>
      <w:proofErr w:type="spellEnd"/>
    </w:p>
    <w:p w:rsidR="000175F5" w:rsidRPr="006F44C4" w:rsidRDefault="000175F5" w:rsidP="00DC7017">
      <w:pPr>
        <w:ind w:left="5664"/>
        <w:jc w:val="both"/>
      </w:pPr>
    </w:p>
    <w:p w:rsidR="001B402A" w:rsidRDefault="001B402A" w:rsidP="00236476"/>
    <w:p w:rsidR="00E1244C" w:rsidRDefault="00E1244C" w:rsidP="00E1244C">
      <w:pPr>
        <w:jc w:val="both"/>
      </w:pPr>
      <w:r w:rsidRPr="00B41215">
        <w:t>UPUTA O PRAVNOM LIJEKU:</w:t>
      </w:r>
    </w:p>
    <w:p w:rsidR="00E1244C" w:rsidRDefault="00E1244C" w:rsidP="00E1244C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="00531C32" w:rsidRDefault="00531C32" w:rsidP="00F472B4"/>
    <w:p w:rsidR="00531C32" w:rsidRDefault="00531C32" w:rsidP="00F472B4"/>
    <w:p w:rsidR="0000620E" w:rsidRDefault="00E75A6A" w:rsidP="001B402A">
      <w:r>
        <w:t>DNA:</w:t>
      </w:r>
    </w:p>
    <w:p w:rsidR="00712591" w:rsidRDefault="00712591" w:rsidP="001B402A"/>
    <w:p w:rsidR="006F5130" w:rsidRDefault="00B64B0F" w:rsidP="006F5130">
      <w:pPr>
        <w:numPr>
          <w:ilvl w:val="0"/>
          <w:numId w:val="4"/>
        </w:numPr>
        <w:jc w:val="both"/>
      </w:pPr>
      <w:r>
        <w:t>E-O</w:t>
      </w:r>
      <w:r w:rsidR="006F5130">
        <w:t>glasna ploča suda</w:t>
      </w:r>
      <w:r w:rsidR="00E1244C">
        <w:t xml:space="preserve"> kao dostava za:</w:t>
      </w:r>
    </w:p>
    <w:p w:rsidR="00E1244C" w:rsidRDefault="00775BD7" w:rsidP="00E1244C">
      <w:pPr>
        <w:ind w:left="1068"/>
        <w:jc w:val="both"/>
      </w:pPr>
      <w:r>
        <w:t xml:space="preserve">-Dužnik </w:t>
      </w:r>
      <w:r w:rsidR="009A39E8">
        <w:t xml:space="preserve">ISTO Grupa d.d., Varaždin, Augusta Šenoe 4-6, </w:t>
      </w:r>
    </w:p>
    <w:p w:rsidR="006F5130" w:rsidRDefault="006F5130" w:rsidP="000175F5">
      <w:pPr>
        <w:ind w:left="1068"/>
        <w:jc w:val="both"/>
      </w:pPr>
    </w:p>
    <w:sectPr w:rsidR="006F5130" w:rsidSect="006F5130">
      <w:headerReference w:type="even" r:id="rId10"/>
      <w:headerReference w:type="default" r:id="rId11"/>
      <w:pgSz w:w="11906" w:h="16838"/>
      <w:pgMar w:top="141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F1C" w:rsidRDefault="00577F1C">
      <w:r>
        <w:separator/>
      </w:r>
    </w:p>
  </w:endnote>
  <w:endnote w:type="continuationSeparator" w:id="0">
    <w:p w:rsidR="00577F1C" w:rsidRDefault="00577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F1C" w:rsidRDefault="00577F1C">
      <w:r>
        <w:separator/>
      </w:r>
    </w:p>
  </w:footnote>
  <w:footnote w:type="continuationSeparator" w:id="0">
    <w:p w:rsidR="00577F1C" w:rsidRDefault="00577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B7E" w:rsidRDefault="00D97B7E" w:rsidP="009A25A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0174">
      <w:rPr>
        <w:rStyle w:val="PageNumber"/>
        <w:noProof/>
      </w:rPr>
      <w:t>2</w:t>
    </w:r>
    <w:r>
      <w:rPr>
        <w:rStyle w:val="PageNumber"/>
      </w:rPr>
      <w:fldChar w:fldCharType="end"/>
    </w:r>
  </w:p>
  <w:p w:rsidR="00D97B7E" w:rsidRDefault="00D97B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B7E" w:rsidRDefault="00D97B7E" w:rsidP="009A25A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21CE">
      <w:rPr>
        <w:rStyle w:val="PageNumber"/>
        <w:noProof/>
      </w:rPr>
      <w:t>2</w:t>
    </w:r>
    <w:r>
      <w:rPr>
        <w:rStyle w:val="PageNumber"/>
      </w:rPr>
      <w:fldChar w:fldCharType="end"/>
    </w:r>
  </w:p>
  <w:p w:rsidR="000F1F1D" w:rsidRPr="001B402A" w:rsidRDefault="001B402A" w:rsidP="003210FF">
    <w:pPr>
      <w:ind w:left="5664"/>
    </w:pPr>
    <w:r w:rsidRPr="001B402A">
      <w:t xml:space="preserve">Poslovni </w:t>
    </w:r>
    <w:r>
      <w:t>b</w:t>
    </w:r>
    <w:r w:rsidR="00CC1FDB">
      <w:t>roj: 5 St-</w:t>
    </w:r>
    <w:r w:rsidR="00775BD7">
      <w:t>135/2019-8</w:t>
    </w:r>
  </w:p>
  <w:p w:rsidR="00D97B7E" w:rsidRDefault="00D97B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C6A"/>
    <w:multiLevelType w:val="hybridMultilevel"/>
    <w:tmpl w:val="CA20D1E4"/>
    <w:lvl w:ilvl="0" w:tplc="F500C9BC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16225D38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16BD741E"/>
    <w:multiLevelType w:val="hybridMultilevel"/>
    <w:tmpl w:val="E99C86A8"/>
    <w:lvl w:ilvl="0" w:tplc="A298259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F7171B7"/>
    <w:multiLevelType w:val="hybridMultilevel"/>
    <w:tmpl w:val="59E2CF6A"/>
    <w:lvl w:ilvl="0" w:tplc="56D6C3A0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4">
    <w:nsid w:val="3CD86007"/>
    <w:multiLevelType w:val="hybridMultilevel"/>
    <w:tmpl w:val="F70E7398"/>
    <w:lvl w:ilvl="0" w:tplc="0E2056F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3F960C0B"/>
    <w:multiLevelType w:val="hybridMultilevel"/>
    <w:tmpl w:val="6BE81F52"/>
    <w:lvl w:ilvl="0" w:tplc="01127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073"/>
    <w:rsid w:val="0000620E"/>
    <w:rsid w:val="00014768"/>
    <w:rsid w:val="000175F5"/>
    <w:rsid w:val="000237B1"/>
    <w:rsid w:val="00037CE5"/>
    <w:rsid w:val="00044FAF"/>
    <w:rsid w:val="00052F4D"/>
    <w:rsid w:val="000A1A8D"/>
    <w:rsid w:val="000C0012"/>
    <w:rsid w:val="000C4D44"/>
    <w:rsid w:val="000F1F1D"/>
    <w:rsid w:val="000F4F92"/>
    <w:rsid w:val="000F67EC"/>
    <w:rsid w:val="00106AE1"/>
    <w:rsid w:val="00135A10"/>
    <w:rsid w:val="00156FB7"/>
    <w:rsid w:val="00176AF4"/>
    <w:rsid w:val="001B402A"/>
    <w:rsid w:val="001C496E"/>
    <w:rsid w:val="001E21CE"/>
    <w:rsid w:val="00217C42"/>
    <w:rsid w:val="00236476"/>
    <w:rsid w:val="002B17BC"/>
    <w:rsid w:val="002C4F3A"/>
    <w:rsid w:val="002D42DA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93AB4"/>
    <w:rsid w:val="004D2751"/>
    <w:rsid w:val="004F794B"/>
    <w:rsid w:val="00516DB3"/>
    <w:rsid w:val="00522754"/>
    <w:rsid w:val="00525F66"/>
    <w:rsid w:val="00531C32"/>
    <w:rsid w:val="00577F1C"/>
    <w:rsid w:val="00577F64"/>
    <w:rsid w:val="00586722"/>
    <w:rsid w:val="00593E8D"/>
    <w:rsid w:val="005C648E"/>
    <w:rsid w:val="005C652B"/>
    <w:rsid w:val="005D5FDE"/>
    <w:rsid w:val="005F531A"/>
    <w:rsid w:val="00613C69"/>
    <w:rsid w:val="006314E7"/>
    <w:rsid w:val="006454DF"/>
    <w:rsid w:val="00661278"/>
    <w:rsid w:val="00670E34"/>
    <w:rsid w:val="006763ED"/>
    <w:rsid w:val="00677C65"/>
    <w:rsid w:val="006C644F"/>
    <w:rsid w:val="006F5130"/>
    <w:rsid w:val="00710747"/>
    <w:rsid w:val="00712591"/>
    <w:rsid w:val="00712B47"/>
    <w:rsid w:val="00724C37"/>
    <w:rsid w:val="00726697"/>
    <w:rsid w:val="00735549"/>
    <w:rsid w:val="00762C72"/>
    <w:rsid w:val="00773073"/>
    <w:rsid w:val="00775BD7"/>
    <w:rsid w:val="00780AEA"/>
    <w:rsid w:val="00786BFA"/>
    <w:rsid w:val="007A181C"/>
    <w:rsid w:val="007B7005"/>
    <w:rsid w:val="007D5803"/>
    <w:rsid w:val="007F7E03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73E69"/>
    <w:rsid w:val="009A25AA"/>
    <w:rsid w:val="009A3681"/>
    <w:rsid w:val="009A39E8"/>
    <w:rsid w:val="009B5F4A"/>
    <w:rsid w:val="009C5D48"/>
    <w:rsid w:val="00A037F6"/>
    <w:rsid w:val="00A30183"/>
    <w:rsid w:val="00A317DE"/>
    <w:rsid w:val="00A63D57"/>
    <w:rsid w:val="00A67736"/>
    <w:rsid w:val="00A8650F"/>
    <w:rsid w:val="00A872FD"/>
    <w:rsid w:val="00AE2489"/>
    <w:rsid w:val="00AE4B2E"/>
    <w:rsid w:val="00B12946"/>
    <w:rsid w:val="00B6015F"/>
    <w:rsid w:val="00B64B0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465A1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DC7017"/>
    <w:rsid w:val="00E1244C"/>
    <w:rsid w:val="00E75A6A"/>
    <w:rsid w:val="00E75F10"/>
    <w:rsid w:val="00E829E1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06298C8-D188-4A19-B3C5-0C087FE88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07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73073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73073"/>
  </w:style>
  <w:style w:type="paragraph" w:styleId="Footer">
    <w:name w:val="footer"/>
    <w:basedOn w:val="Normal"/>
    <w:rsid w:val="001B402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C20A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7C4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C4F3A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2C4F3A"/>
    <w:rPr>
      <w:rFonts w:ascii="Times New Roman" w:eastAsia="Calibri" w:hAnsi="Times New Roman" w:cs="Times New Roman"/>
      <w:sz w:val="24"/>
      <w:bdr w:val="none" w:sz="0" w:space="0" w:color="auto"/>
      <w:shd w:val="clear" w:color="auto" w:fill="auto"/>
      <w:lang w:val="hr-HR" w:eastAsia="en-US"/>
    </w:rPr>
  </w:style>
  <w:style w:type="character" w:customStyle="1" w:styleId="PozadinaSvijetloZuta">
    <w:name w:val="Pozadina_SvijetloZuta"/>
    <w:basedOn w:val="DefaultParagraphFont"/>
    <w:rsid w:val="002C4F3A"/>
    <w:rPr>
      <w:rFonts w:eastAsia="Calibri"/>
      <w:bdr w:val="none" w:sz="0" w:space="0" w:color="auto"/>
      <w:shd w:val="clear" w:color="auto" w:fill="FFFFCC"/>
      <w:lang w:val="hr-HR" w:eastAsia="en-US"/>
    </w:rPr>
  </w:style>
  <w:style w:type="character" w:customStyle="1" w:styleId="PozadinaSvijetloCrvena">
    <w:name w:val="Pozadina_SvijetloCrvena"/>
    <w:basedOn w:val="eSPISCCParagraphDefaultFont"/>
    <w:rsid w:val="002C4F3A"/>
    <w:rPr>
      <w:rFonts w:ascii="Times New Roman" w:eastAsia="Calibri" w:hAnsi="Times New Roman" w:cs="Times New Roman"/>
      <w:sz w:val="24"/>
      <w:bdr w:val="none" w:sz="0" w:space="0" w:color="auto"/>
      <w:shd w:val="clear" w:color="auto" w:fill="FFCCCC"/>
      <w:lang w:val="hr-HR" w:eastAsia="en-US"/>
    </w:rPr>
  </w:style>
  <w:style w:type="character" w:customStyle="1" w:styleId="PozadinaSvijetloZelena">
    <w:name w:val="Pozadina_SvijetloZelena"/>
    <w:basedOn w:val="eSPISCCParagraphDefaultFont"/>
    <w:rsid w:val="002C4F3A"/>
    <w:rPr>
      <w:rFonts w:ascii="Times New Roman" w:eastAsia="Calibri" w:hAnsi="Times New Roman" w:cs="Times New Roman"/>
      <w:sz w:val="24"/>
      <w:bdr w:val="none" w:sz="0" w:space="0" w:color="auto"/>
      <w:shd w:val="clear" w:color="auto" w:fill="CCFFCC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St-135/2019-8</izvorni_sadrzaj>
    <derivirana_varijabla naziv="DomainObject.Oznaka_1">St-135/2019-8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2019.</izvorni_sadrzaj>
    <derivirana_varijabla naziv="DomainObject.Predmet.DatumOsnivanja_1">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St-135/2019</izvorni_sadrzaj>
    <derivirana_varijabla naziv="DomainObject.Predmet.OznakaBroj_1">St-135/2019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ISTO Grupa dioničko društvo za usluge</izvorni_sadrzaj>
    <derivirana_varijabla naziv="DomainObject.Predmet.StrankaFormated_1">  ISTO Grupa dioničko društvo za usluge</derivirana_varijabla>
  </DomainObject.Predmet.StrankaFormated>
  <DomainObject.Predmet.StrankaFormatedOIB>
    <izvorni_sadrzaj>  ISTO Grupa dioničko društvo za usluge, OIB 78858201330</izvorni_sadrzaj>
    <derivirana_varijabla naziv="DomainObject.Predmet.StrankaFormatedOIB_1">  ISTO Grupa dioničko društvo za usluge, OIB 78858201330</derivirana_varijabla>
  </DomainObject.Predmet.StrankaFormatedOIB>
  <DomainObject.Predmet.StrankaFormatedWithAdress>
    <izvorni_sadrzaj> ISTO Grupa dioničko društvo za usluge, Augusta Šenoe 4-6, 42000 Varaždin</izvorni_sadrzaj>
    <derivirana_varijabla naziv="DomainObject.Predmet.StrankaFormatedWithAdress_1"> ISTO Grupa dioničko društvo za usluge, Augusta Šenoe 4-6, 42000 Varaždin</derivirana_varijabla>
  </DomainObject.Predmet.StrankaFormatedWithAdress>
  <DomainObject.Predmet.StrankaFormatedWithAdressOIB>
    <izvorni_sadrzaj> ISTO Grupa dioničko društvo za usluge, OIB 78858201330, Augusta Šenoe 4-6, 42000 Varaždin</izvorni_sadrzaj>
    <derivirana_varijabla naziv="DomainObject.Predmet.StrankaFormatedWithAdressOIB_1"> ISTO Grupa dioničko društvo za usluge, OIB 78858201330, Augusta Šenoe 4-6, 42000 Varaždin</derivirana_varijabla>
  </DomainObject.Predmet.StrankaFormatedWithAdressOIB>
  <DomainObject.Predmet.StrankaWithAdress>
    <izvorni_sadrzaj>ISTO Grupa dioničko društvo za usluge Augusta Šenoe 4-6,42000 Varaždin</izvorni_sadrzaj>
    <derivirana_varijabla naziv="DomainObject.Predmet.StrankaWithAdress_1">ISTO Grupa dioničko društvo za usluge Augusta Šenoe 4-6,42000 Varaždin</derivirana_varijabla>
  </DomainObject.Predmet.StrankaWithAdress>
  <DomainObject.Predmet.StrankaWithAdressOIB>
    <izvorni_sadrzaj>ISTO Grupa dioničko društvo za usluge, OIB 78858201330, Augusta Šenoe 4-6,42000 Varaždin</izvorni_sadrzaj>
    <derivirana_varijabla naziv="DomainObject.Predmet.StrankaWithAdressOIB_1">ISTO Grupa dioničko društvo za usluge, OIB 78858201330, Augusta Šenoe 4-6,42000 Varaždin</derivirana_varijabla>
  </DomainObject.Predmet.StrankaWithAdressOIB>
  <DomainObject.Predmet.StrankaNazivFormated>
    <izvorni_sadrzaj>ISTO Grupa dioničko društvo za usluge</izvorni_sadrzaj>
    <derivirana_varijabla naziv="DomainObject.Predmet.StrankaNazivFormated_1">ISTO Grupa dioničko društvo za usluge</derivirana_varijabla>
  </DomainObject.Predmet.StrankaNazivFormated>
  <DomainObject.Predmet.StrankaNazivFormatedOIB>
    <izvorni_sadrzaj>ISTO Grupa dioničko društvo za usluge, OIB 78858201330</izvorni_sadrzaj>
    <derivirana_varijabla naziv="DomainObject.Predmet.StrankaNazivFormatedOIB_1">ISTO Grupa dioničko društvo za usluge, OIB 78858201330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ISTO Grupa dioničko društvo za usluge</item>
    </izvorni_sadrzaj>
    <derivirana_varijabla naziv="DomainObject.Predmet.StrankaListFormated_1">
      <item>ISTO Grupa dioničko društvo za usluge</item>
    </derivirana_varijabla>
  </DomainObject.Predmet.StrankaListFormated>
  <DomainObject.Predmet.StrankaListFormatedOIB>
    <izvorni_sadrzaj>
      <item>ISTO Grupa dioničko društvo za usluge, OIB 78858201330</item>
    </izvorni_sadrzaj>
    <derivirana_varijabla naziv="DomainObject.Predmet.StrankaListFormatedOIB_1">
      <item>ISTO Grupa dioničko društvo za usluge, OIB 78858201330</item>
    </derivirana_varijabla>
  </DomainObject.Predmet.StrankaListFormatedOIB>
  <DomainObject.Predmet.StrankaListFormatedWithAdress>
    <izvorni_sadrzaj>
      <item>ISTO Grupa dioničko društvo za usluge, Augusta Šenoe 4-6, 42000 Varaždin</item>
    </izvorni_sadrzaj>
    <derivirana_varijabla naziv="DomainObject.Predmet.StrankaListFormatedWithAdress_1">
      <item>ISTO Grupa dioničko društvo za usluge, Augusta Šenoe 4-6, 42000 Varaždin</item>
    </derivirana_varijabla>
  </DomainObject.Predmet.StrankaListFormatedWithAdress>
  <DomainObject.Predmet.StrankaListFormatedWithAdressOIB>
    <izvorni_sadrzaj>
      <item>ISTO Grupa dioničko društvo za usluge, OIB 78858201330, Augusta Šenoe 4-6, 42000 Varaždin</item>
    </izvorni_sadrzaj>
    <derivirana_varijabla naziv="DomainObject.Predmet.StrankaListFormatedWithAdressOIB_1">
      <item>ISTO Grupa dioničko društvo za usluge, OIB 78858201330, Augusta Šenoe 4-6, 42000 Varaždin</item>
    </derivirana_varijabla>
  </DomainObject.Predmet.StrankaListFormatedWithAdressOIB>
  <DomainObject.Predmet.StrankaListNazivFormated>
    <izvorni_sadrzaj>
      <item>ISTO Grupa dioničko društvo za usluge</item>
    </izvorni_sadrzaj>
    <derivirana_varijabla naziv="DomainObject.Predmet.StrankaListNazivFormated_1">
      <item>ISTO Grupa dioničko društvo za usluge</item>
    </derivirana_varijabla>
  </DomainObject.Predmet.StrankaListNazivFormated>
  <DomainObject.Predmet.StrankaListNazivFormatedOIB>
    <izvorni_sadrzaj>
      <item>ISTO Grupa dioničko društvo za usluge, OIB 78858201330</item>
    </izvorni_sadrzaj>
    <derivirana_varijabla naziv="DomainObject.Predmet.StrankaListNazivFormatedOIB_1">
      <item>ISTO Grupa dioničko društvo za usluge, OIB 78858201330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Galinec</item>
      <item>Sudski registar</item>
      <item>Nina Markovinović-Belamarić</item>
    </izvorni_sadrzaj>
    <derivirana_varijabla naziv="DomainObject.Predmet.OstaliListFormated_1">
      <item>Josip Galinec</item>
      <item>Sudski registar</item>
      <item>Nina Markovinović-Belamarić</item>
    </derivirana_varijabla>
  </DomainObject.Predmet.OstaliListFormated>
  <DomainObject.Predmet.OstaliListFormatedOIB>
    <izvorni_sadrzaj>
      <item>Josip Galinec, OIB 58302139318</item>
      <item>Sudski registar</item>
      <item>Nina Markovinović-Belamarić</item>
    </izvorni_sadrzaj>
    <derivirana_varijabla naziv="DomainObject.Predmet.OstaliListFormatedOIB_1">
      <item>Josip Galinec, OIB 58302139318</item>
      <item>Sudski registar</item>
      <item>Nina Markovinović-Belamarić</item>
    </derivirana_varijabla>
  </DomainObject.Predmet.OstaliListFormatedOIB>
  <DomainObject.Predmet.OstaliListFormatedWithAdress>
    <izvorni_sadrzaj>
      <item>Josip Galinec, Zelinska Ulica 3, 10000 Zagreb</item>
      <item>Sudski registar</item>
      <item>Nina Markovinović-Belamarić</item>
    </izvorni_sadrzaj>
    <derivirana_varijabla naziv="DomainObject.Predmet.OstaliListFormatedWithAdress_1">
      <item>Josip Galinec, Zelinska Ulica 3, 10000 Zagreb</item>
      <item>Sudski registar</item>
      <item>Nina Markovinović-Belamarić</item>
    </derivirana_varijabla>
  </DomainObject.Predmet.OstaliListFormatedWithAdress>
  <DomainObject.Predmet.OstaliListFormatedWithAdressOIB>
    <izvorni_sadrzaj>
      <item>Josip Galinec, OIB 58302139318, Zelinska Ulica 3, 10000 Zagreb</item>
      <item>Sudski registar</item>
      <item>Nina Markovinović-Belamarić</item>
    </izvorni_sadrzaj>
    <derivirana_varijabla naziv="DomainObject.Predmet.OstaliListFormatedWithAdressOIB_1">
      <item>Josip Galinec, OIB 58302139318, Zelinska Ulica 3, 10000 Zagreb</item>
      <item>Sudski registar</item>
      <item>Nina Markovinović-Belamarić</item>
    </derivirana_varijabla>
  </DomainObject.Predmet.OstaliListFormatedWithAdressOIB>
  <DomainObject.Predmet.OstaliListNazivFormated>
    <izvorni_sadrzaj>
      <item>Josip Galinec</item>
      <item>Sudski registar</item>
      <item>Nina Markovinović-Belamarić</item>
    </izvorni_sadrzaj>
    <derivirana_varijabla naziv="DomainObject.Predmet.OstaliListNazivFormated_1">
      <item>Josip Galinec</item>
      <item>Sudski registar</item>
      <item>Nina Markovinović-Belamarić</item>
    </derivirana_varijabla>
  </DomainObject.Predmet.OstaliListNazivFormated>
  <DomainObject.Predmet.OstaliListNazivFormatedOIB>
    <izvorni_sadrzaj>
      <item>Josip Galinec, OIB 58302139318</item>
      <item>Sudski registar</item>
      <item>Nina Markovinović-Belamarić</item>
    </izvorni_sadrzaj>
    <derivirana_varijabla naziv="DomainObject.Predmet.OstaliListNazivFormatedOIB_1">
      <item>Josip Galinec, OIB 58302139318</item>
      <item>Sudski registar</item>
      <item>Nina Markovinović-Belamarić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St-135/2019-8</izvorni_sadrzaj>
    <derivirana_varijabla naziv="DomainObject.PoslovniBrojDokumenta_1">St-135/2019-8</derivirana_varijabla>
  </DomainObject.PoslovniBrojDokumenta>
  <DomainObject.Predmet.StrankaIDrugi>
    <izvorni_sadrzaj>ISTO Grupa dioničko društvo za usluge</izvorni_sadrzaj>
    <derivirana_varijabla naziv="DomainObject.Predmet.StrankaIDrugi_1">ISTO Grupa dioničko društvo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ISTO Grupa dioničko društvo za usluge, OIB 78858201330, Augusta Šenoe 4-6, 42000 Varaždin</izvorni_sadrzaj>
    <derivirana_varijabla naziv="DomainObject.Predmet.StrankaIDrugiAdressOIB_1">ISTO Grupa dioničko društvo za usluge, OIB 78858201330, Augusta Šenoe 4-6,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 Grupa dioničko društvo za usluge</item>
      <item>Josip Galinec</item>
      <item>Sudski registar</item>
      <item>Nina Markovinović-Belamarić</item>
    </izvorni_sadrzaj>
    <derivirana_varijabla naziv="DomainObject.Predmet.SudioniciListNaziv_1">
      <item>ISTO Grupa dioničko društvo za usluge</item>
      <item>Josip Galinec</item>
      <item>Sudski registar</item>
      <item>Nina Markovinović-Belamarić</item>
    </derivirana_varijabla>
  </DomainObject.Predmet.SudioniciListNaziv>
  <DomainObject.Predmet.SudioniciListAdressOIB>
    <izvorni_sadrzaj>
      <item>ISTO Grupa dioničko društvo za usluge, OIB 78858201330, Augusta Šenoe 4-6,42000 Varaždin</item>
      <item>Josip Galinec, OIB 58302139318, Zelinska Ulica 3,10000 Zagreb</item>
      <item>Sudski registar</item>
      <item>Nina Markovinović-Belamarić</item>
    </izvorni_sadrzaj>
    <derivirana_varijabla naziv="DomainObject.Predmet.SudioniciListAdressOIB_1">
      <item>ISTO Grupa dioničko društvo za usluge, OIB 78858201330, Augusta Šenoe 4-6,42000 Varaždin</item>
      <item>Josip Galinec, OIB 58302139318, Zelinska Ulica 3,10000 Zagreb</item>
      <item>Sudski registar</item>
      <item>Nina Markovinović-Belamarić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78858201330</item>
      <item>, OIB 58302139318</item>
      <item>, OIB null</item>
      <item>, OIB null</item>
    </izvorni_sadrzaj>
    <derivirana_varijabla naziv="DomainObject.Predmet.SudioniciListNazivOIB_1">
      <item>, OIB 78858201330</item>
      <item>, OIB 58302139318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7BBF8-D823-463B-BD78-E73595ADF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1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RH - TDU</Company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jlekic</dc:creator>
  <cp:lastModifiedBy>OU BULJANOVIĆ</cp:lastModifiedBy>
  <cp:revision>2</cp:revision>
  <cp:lastPrinted>2019-05-16T06:59:00Z</cp:lastPrinted>
  <dcterms:created xsi:type="dcterms:W3CDTF">2021-03-16T13:50:00Z</dcterms:created>
  <dcterms:modified xsi:type="dcterms:W3CDTF">2021-03-16T13:50:00Z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St-135/2019-8 / Odluka - Rješenje - prekid postupka (ST-135-19- PREKID DO OKONČANJA UPRAVNOG POSTUPKA Obrazac 3. - cl.62.st.5. SP -.docx)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